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32090" w14:textId="77777777" w:rsidR="000F14A5" w:rsidRDefault="000F14A5" w:rsidP="000F14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PEPYR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194F6B4" w14:textId="77777777" w:rsidR="000F14A5" w:rsidRDefault="000F14A5" w:rsidP="000F14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Lynn. Baker.</w:t>
      </w:r>
    </w:p>
    <w:p w14:paraId="4AC90852" w14:textId="77777777" w:rsidR="000F14A5" w:rsidRDefault="000F14A5" w:rsidP="000F14A5">
      <w:pPr>
        <w:pStyle w:val="NoSpacing"/>
        <w:rPr>
          <w:rFonts w:cs="Times New Roman"/>
          <w:szCs w:val="24"/>
        </w:rPr>
      </w:pPr>
    </w:p>
    <w:p w14:paraId="1D50FCB9" w14:textId="77777777" w:rsidR="000F14A5" w:rsidRDefault="000F14A5" w:rsidP="000F14A5">
      <w:pPr>
        <w:pStyle w:val="NoSpacing"/>
        <w:rPr>
          <w:rFonts w:cs="Times New Roman"/>
          <w:szCs w:val="24"/>
        </w:rPr>
      </w:pPr>
    </w:p>
    <w:p w14:paraId="46FBF65C" w14:textId="77777777" w:rsidR="000F14A5" w:rsidRDefault="000F14A5" w:rsidP="000F14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Edmund Whyte of Lynn(q.v.) and John </w:t>
      </w:r>
    </w:p>
    <w:p w14:paraId="4B270741" w14:textId="77777777" w:rsidR="000F14A5" w:rsidRDefault="000F14A5" w:rsidP="000F14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Warner, senior, of Docking(q.v.).</w:t>
      </w:r>
    </w:p>
    <w:p w14:paraId="334E2EAB" w14:textId="77777777" w:rsidR="000F14A5" w:rsidRDefault="000F14A5" w:rsidP="000F14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96118BB" w14:textId="77777777" w:rsidR="000F14A5" w:rsidRDefault="000F14A5" w:rsidP="000F14A5">
      <w:pPr>
        <w:pStyle w:val="NoSpacing"/>
        <w:rPr>
          <w:rFonts w:cs="Times New Roman"/>
          <w:szCs w:val="24"/>
        </w:rPr>
      </w:pPr>
    </w:p>
    <w:p w14:paraId="7CFEAA20" w14:textId="77777777" w:rsidR="000F14A5" w:rsidRDefault="000F14A5" w:rsidP="000F14A5">
      <w:pPr>
        <w:pStyle w:val="NoSpacing"/>
        <w:rPr>
          <w:rFonts w:cs="Times New Roman"/>
          <w:szCs w:val="24"/>
        </w:rPr>
      </w:pPr>
    </w:p>
    <w:p w14:paraId="50D198EA" w14:textId="77777777" w:rsidR="000F14A5" w:rsidRDefault="000F14A5" w:rsidP="000F14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December 2022</w:t>
      </w:r>
    </w:p>
    <w:p w14:paraId="50C47C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292B4" w14:textId="77777777" w:rsidR="000F14A5" w:rsidRDefault="000F14A5" w:rsidP="009139A6">
      <w:r>
        <w:separator/>
      </w:r>
    </w:p>
  </w:endnote>
  <w:endnote w:type="continuationSeparator" w:id="0">
    <w:p w14:paraId="7C09F85E" w14:textId="77777777" w:rsidR="000F14A5" w:rsidRDefault="000F14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3D3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0A5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4B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89051" w14:textId="77777777" w:rsidR="000F14A5" w:rsidRDefault="000F14A5" w:rsidP="009139A6">
      <w:r>
        <w:separator/>
      </w:r>
    </w:p>
  </w:footnote>
  <w:footnote w:type="continuationSeparator" w:id="0">
    <w:p w14:paraId="7C1DECD5" w14:textId="77777777" w:rsidR="000F14A5" w:rsidRDefault="000F14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FE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21B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4B6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4A5"/>
    <w:rsid w:val="000666E0"/>
    <w:rsid w:val="000F14A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4A273"/>
  <w15:chartTrackingRefBased/>
  <w15:docId w15:val="{AF976C04-244F-477A-947D-86FC96B74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F14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2023-02-01T21:39:00Z</dcterms:created>
  <dcterms:modified xsi:type="dcterms:W3CDTF">2023-02-01T21:39:00Z</dcterms:modified>
</cp:coreProperties>
</file>